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D87C8" w14:textId="77777777" w:rsidR="007B76F8" w:rsidRDefault="007B76F8" w:rsidP="007B76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WRENCH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B9ED0E9" w14:textId="77777777" w:rsidR="007B76F8" w:rsidRDefault="007B76F8" w:rsidP="007B76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Upwell, Norfolk. Husbandman.</w:t>
      </w:r>
    </w:p>
    <w:p w14:paraId="36C13889" w14:textId="77777777" w:rsidR="007B76F8" w:rsidRDefault="007B76F8" w:rsidP="007B76F8">
      <w:pPr>
        <w:rPr>
          <w:rFonts w:ascii="Times New Roman" w:hAnsi="Times New Roman" w:cs="Times New Roman"/>
        </w:rPr>
      </w:pPr>
    </w:p>
    <w:p w14:paraId="2DA2BAF5" w14:textId="77777777" w:rsidR="007B76F8" w:rsidRDefault="007B76F8" w:rsidP="007B76F8">
      <w:pPr>
        <w:rPr>
          <w:rFonts w:ascii="Times New Roman" w:hAnsi="Times New Roman" w:cs="Times New Roman"/>
        </w:rPr>
      </w:pPr>
    </w:p>
    <w:p w14:paraId="56EB2504" w14:textId="77777777" w:rsidR="007B76F8" w:rsidRDefault="007B76F8" w:rsidP="007B76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Wolle</w:t>
      </w:r>
      <w:proofErr w:type="spellEnd"/>
      <w:r>
        <w:rPr>
          <w:rFonts w:ascii="Times New Roman" w:hAnsi="Times New Roman" w:cs="Times New Roman"/>
        </w:rPr>
        <w:t>(q.v.) brought a plaint of debt against him, Richard</w:t>
      </w:r>
    </w:p>
    <w:p w14:paraId="15F7E665" w14:textId="77777777" w:rsidR="007B76F8" w:rsidRDefault="007B76F8" w:rsidP="007B76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Bateman of Upwell(q.v.), John </w:t>
      </w:r>
      <w:proofErr w:type="spellStart"/>
      <w:r>
        <w:rPr>
          <w:rFonts w:ascii="Times New Roman" w:hAnsi="Times New Roman" w:cs="Times New Roman"/>
        </w:rPr>
        <w:t>Pylcok</w:t>
      </w:r>
      <w:proofErr w:type="spellEnd"/>
      <w:r>
        <w:rPr>
          <w:rFonts w:ascii="Times New Roman" w:hAnsi="Times New Roman" w:cs="Times New Roman"/>
        </w:rPr>
        <w:t xml:space="preserve"> of Upwell(q.v.), John </w:t>
      </w:r>
      <w:proofErr w:type="spellStart"/>
      <w:r>
        <w:rPr>
          <w:rFonts w:ascii="Times New Roman" w:hAnsi="Times New Roman" w:cs="Times New Roman"/>
        </w:rPr>
        <w:t>Bosse</w:t>
      </w:r>
      <w:proofErr w:type="spellEnd"/>
    </w:p>
    <w:p w14:paraId="624E5F4C" w14:textId="77777777" w:rsidR="007B76F8" w:rsidRDefault="007B76F8" w:rsidP="007B76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Upwell(q.v.) </w:t>
      </w:r>
      <w:proofErr w:type="gramStart"/>
      <w:r>
        <w:rPr>
          <w:rFonts w:ascii="Times New Roman" w:hAnsi="Times New Roman" w:cs="Times New Roman"/>
        </w:rPr>
        <w:t>and also</w:t>
      </w:r>
      <w:proofErr w:type="gramEnd"/>
      <w:r>
        <w:rPr>
          <w:rFonts w:ascii="Times New Roman" w:hAnsi="Times New Roman" w:cs="Times New Roman"/>
        </w:rPr>
        <w:t xml:space="preserve"> John Stoneham of Upwell, as the executor of </w:t>
      </w:r>
    </w:p>
    <w:p w14:paraId="73AABFB2" w14:textId="77777777" w:rsidR="007B76F8" w:rsidRDefault="007B76F8" w:rsidP="007B76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Taillour</w:t>
      </w:r>
      <w:proofErr w:type="spellEnd"/>
      <w:r>
        <w:rPr>
          <w:rFonts w:ascii="Times New Roman" w:hAnsi="Times New Roman" w:cs="Times New Roman"/>
        </w:rPr>
        <w:t xml:space="preserve"> of Upwell(q.v.).</w:t>
      </w:r>
    </w:p>
    <w:p w14:paraId="78890EBD" w14:textId="77777777" w:rsidR="007B76F8" w:rsidRDefault="007B76F8" w:rsidP="007B76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3D076B43" w14:textId="77777777" w:rsidR="007B76F8" w:rsidRDefault="007B76F8" w:rsidP="007B76F8">
      <w:pPr>
        <w:rPr>
          <w:rFonts w:ascii="Times New Roman" w:hAnsi="Times New Roman" w:cs="Times New Roman"/>
        </w:rPr>
      </w:pPr>
    </w:p>
    <w:p w14:paraId="60AAB3E4" w14:textId="77777777" w:rsidR="007B76F8" w:rsidRDefault="007B76F8" w:rsidP="007B76F8">
      <w:pPr>
        <w:rPr>
          <w:rFonts w:ascii="Times New Roman" w:hAnsi="Times New Roman" w:cs="Times New Roman"/>
        </w:rPr>
      </w:pPr>
    </w:p>
    <w:p w14:paraId="0FC427C5" w14:textId="77777777" w:rsidR="007B76F8" w:rsidRDefault="007B76F8" w:rsidP="007B76F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May 2019</w:t>
      </w:r>
    </w:p>
    <w:p w14:paraId="4858323F" w14:textId="77777777" w:rsidR="006B2F86" w:rsidRPr="00E71FC3" w:rsidRDefault="007B76F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388E62" w14:textId="77777777" w:rsidR="007B76F8" w:rsidRDefault="007B76F8" w:rsidP="00E71FC3">
      <w:r>
        <w:separator/>
      </w:r>
    </w:p>
  </w:endnote>
  <w:endnote w:type="continuationSeparator" w:id="0">
    <w:p w14:paraId="1297A26F" w14:textId="77777777" w:rsidR="007B76F8" w:rsidRDefault="007B76F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BA3EE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8C7EEA" w14:textId="77777777" w:rsidR="007B76F8" w:rsidRDefault="007B76F8" w:rsidP="00E71FC3">
      <w:r>
        <w:separator/>
      </w:r>
    </w:p>
  </w:footnote>
  <w:footnote w:type="continuationSeparator" w:id="0">
    <w:p w14:paraId="0E77C632" w14:textId="77777777" w:rsidR="007B76F8" w:rsidRDefault="007B76F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6F8"/>
    <w:rsid w:val="001A7C09"/>
    <w:rsid w:val="00577BD5"/>
    <w:rsid w:val="00656CBA"/>
    <w:rsid w:val="006A1F77"/>
    <w:rsid w:val="00733BE7"/>
    <w:rsid w:val="007B76F8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CAA9A4"/>
  <w15:chartTrackingRefBased/>
  <w15:docId w15:val="{41163301-78E0-4DDB-8E27-5FF4A310F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76F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2019-05-11T19:22:00Z</dcterms:created>
  <dcterms:modified xsi:type="dcterms:W3CDTF">2019-05-11T19:23:00Z</dcterms:modified>
</cp:coreProperties>
</file>